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8811D" w14:textId="77777777" w:rsidR="000E557E" w:rsidRDefault="000E557E" w:rsidP="000E557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Oliver SHOTILWORTH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624E2F24" w14:textId="77777777" w:rsidR="000E557E" w:rsidRDefault="000E557E" w:rsidP="000E557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Whalley, Lancashire. Yeoman.</w:t>
      </w:r>
    </w:p>
    <w:p w14:paraId="6C7370C9" w14:textId="77777777" w:rsidR="000E557E" w:rsidRDefault="000E557E" w:rsidP="000E557E">
      <w:pPr>
        <w:pStyle w:val="NoSpacing"/>
        <w:jc w:val="both"/>
        <w:rPr>
          <w:rFonts w:cs="Times New Roman"/>
          <w:szCs w:val="24"/>
        </w:rPr>
      </w:pPr>
    </w:p>
    <w:p w14:paraId="23BAC0C3" w14:textId="77777777" w:rsidR="000E557E" w:rsidRDefault="000E557E" w:rsidP="000E557E">
      <w:pPr>
        <w:pStyle w:val="NoSpacing"/>
        <w:jc w:val="both"/>
        <w:rPr>
          <w:rFonts w:cs="Times New Roman"/>
          <w:szCs w:val="24"/>
        </w:rPr>
      </w:pPr>
    </w:p>
    <w:p w14:paraId="4E81C87D" w14:textId="77777777" w:rsidR="000E557E" w:rsidRDefault="000E557E" w:rsidP="000E557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Christopher Parsons, clerk(q.v.), brought a plaint of trespass, taking and</w:t>
      </w:r>
    </w:p>
    <w:p w14:paraId="63F54078" w14:textId="77777777" w:rsidR="000E557E" w:rsidRDefault="000E557E" w:rsidP="000E557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assault against him and at least 32 others.</w:t>
      </w:r>
    </w:p>
    <w:p w14:paraId="52B72C5C" w14:textId="77777777" w:rsidR="000E557E" w:rsidRDefault="000E557E" w:rsidP="000E557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582DAD6C" w14:textId="77777777" w:rsidR="000E557E" w:rsidRDefault="000E557E" w:rsidP="000E557E">
      <w:pPr>
        <w:pStyle w:val="NoSpacing"/>
        <w:jc w:val="both"/>
        <w:rPr>
          <w:rFonts w:cs="Times New Roman"/>
          <w:szCs w:val="24"/>
        </w:rPr>
      </w:pPr>
    </w:p>
    <w:p w14:paraId="6B62E691" w14:textId="77777777" w:rsidR="000E557E" w:rsidRDefault="000E557E" w:rsidP="000E557E">
      <w:pPr>
        <w:pStyle w:val="NoSpacing"/>
        <w:jc w:val="both"/>
        <w:rPr>
          <w:rFonts w:cs="Times New Roman"/>
          <w:szCs w:val="24"/>
        </w:rPr>
      </w:pPr>
    </w:p>
    <w:p w14:paraId="4C343CD0" w14:textId="77777777" w:rsidR="000E557E" w:rsidRDefault="000E557E" w:rsidP="000E557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21 October 2022</w:t>
      </w:r>
    </w:p>
    <w:p w14:paraId="39ED900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DE239" w14:textId="77777777" w:rsidR="000E557E" w:rsidRDefault="000E557E" w:rsidP="009139A6">
      <w:r>
        <w:separator/>
      </w:r>
    </w:p>
  </w:endnote>
  <w:endnote w:type="continuationSeparator" w:id="0">
    <w:p w14:paraId="36098C53" w14:textId="77777777" w:rsidR="000E557E" w:rsidRDefault="000E557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42F3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595D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C79D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AA518" w14:textId="77777777" w:rsidR="000E557E" w:rsidRDefault="000E557E" w:rsidP="009139A6">
      <w:r>
        <w:separator/>
      </w:r>
    </w:p>
  </w:footnote>
  <w:footnote w:type="continuationSeparator" w:id="0">
    <w:p w14:paraId="4EC28FD3" w14:textId="77777777" w:rsidR="000E557E" w:rsidRDefault="000E557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C1E1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0781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800D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57E"/>
    <w:rsid w:val="000666E0"/>
    <w:rsid w:val="000E557E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589323"/>
  <w15:chartTrackingRefBased/>
  <w15:docId w15:val="{3FD6611C-D1BD-4343-ACC0-66D8C875C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E557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2022-12-31T19:37:00Z</dcterms:created>
  <dcterms:modified xsi:type="dcterms:W3CDTF">2022-12-31T19:37:00Z</dcterms:modified>
</cp:coreProperties>
</file>